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D6" w:rsidRDefault="00C066E4" w:rsidP="00E6572E">
      <w:pPr>
        <w:pStyle w:val="2"/>
        <w:widowControl w:val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s1026" type="#_x0000_t75" alt="малыйгерб" style="position:absolute;left:0;text-align:left;margin-left:216.45pt;margin-top:-12.2pt;width:31.5pt;height:57pt;z-index:1;visibility:visible">
            <v:imagedata r:id="rId7" o:title="" grayscale="t"/>
          </v:shape>
        </w:pict>
      </w:r>
    </w:p>
    <w:p w:rsidR="00F844D6" w:rsidRDefault="00F844D6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F844D6" w:rsidRDefault="00F844D6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6106FD" w:rsidRPr="00827DE4" w:rsidRDefault="006106FD" w:rsidP="006106FD">
      <w:pPr>
        <w:widowControl w:val="0"/>
        <w:rPr>
          <w:b/>
        </w:rPr>
      </w:pPr>
      <w:r w:rsidRPr="00827DE4">
        <w:rPr>
          <w:b/>
        </w:rPr>
        <w:t>УРАЛЬСКАЯ ПОСЕЛКОВАЯ</w:t>
      </w:r>
    </w:p>
    <w:p w:rsidR="006106FD" w:rsidRPr="00EF0CA0" w:rsidRDefault="006106FD" w:rsidP="006106FD">
      <w:pPr>
        <w:ind w:right="-5"/>
        <w:rPr>
          <w:b/>
        </w:rPr>
      </w:pPr>
      <w:r w:rsidRPr="00EF0CA0">
        <w:rPr>
          <w:b/>
        </w:rPr>
        <w:t xml:space="preserve">ТЕРРИТОРИАЛЬНАЯ ИЗБИРАТЕЛЬНАЯ КОМИССИЯ С ПОЛНОМОЧИЯМИ ИЗБИРАТЕЛЬНОЙ КОМИССИИ МУНИЦИПАЛЬНОГО ОБРАЗОВАНИЯ </w:t>
      </w:r>
      <w:r>
        <w:rPr>
          <w:b/>
        </w:rPr>
        <w:t>«ПОСЁЛОК УРАЛЬСКИЙ»</w:t>
      </w:r>
    </w:p>
    <w:p w:rsidR="00F844D6" w:rsidRDefault="00F844D6" w:rsidP="0001737C">
      <w:pPr>
        <w:widowControl w:val="0"/>
        <w:rPr>
          <w:b/>
        </w:rPr>
      </w:pPr>
    </w:p>
    <w:p w:rsidR="00F844D6" w:rsidRDefault="00F844D6" w:rsidP="0001737C">
      <w:pPr>
        <w:widowControl w:val="0"/>
        <w:rPr>
          <w:b/>
        </w:rPr>
      </w:pPr>
      <w:r>
        <w:rPr>
          <w:b/>
        </w:rPr>
        <w:t>РЕШЕНИЕ</w:t>
      </w:r>
    </w:p>
    <w:p w:rsidR="00F844D6" w:rsidRPr="00AB2F33" w:rsidRDefault="00F844D6" w:rsidP="0001737C">
      <w:pPr>
        <w:widowControl w:val="0"/>
        <w:ind w:firstLine="720"/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F844D6" w:rsidRPr="00FD075F" w:rsidTr="006B602F">
        <w:tc>
          <w:tcPr>
            <w:tcW w:w="4068" w:type="dxa"/>
          </w:tcPr>
          <w:p w:rsidR="00F844D6" w:rsidRPr="00AB2F33" w:rsidRDefault="00EF0547" w:rsidP="0078408A">
            <w:pPr>
              <w:widowControl w:val="0"/>
              <w:jc w:val="left"/>
            </w:pPr>
            <w:r>
              <w:t>18 ноября 2017</w:t>
            </w:r>
            <w:r w:rsidR="00F844D6" w:rsidRPr="00AB2F33">
              <w:t xml:space="preserve"> г. </w:t>
            </w:r>
          </w:p>
        </w:tc>
        <w:tc>
          <w:tcPr>
            <w:tcW w:w="1440" w:type="dxa"/>
          </w:tcPr>
          <w:p w:rsidR="00F844D6" w:rsidRPr="00AB2F33" w:rsidRDefault="00F844D6" w:rsidP="006B602F">
            <w:pPr>
              <w:widowControl w:val="0"/>
            </w:pPr>
          </w:p>
        </w:tc>
        <w:tc>
          <w:tcPr>
            <w:tcW w:w="4063" w:type="dxa"/>
          </w:tcPr>
          <w:p w:rsidR="00F844D6" w:rsidRPr="00AB2F33" w:rsidRDefault="00F844D6" w:rsidP="00DC2908">
            <w:pPr>
              <w:widowControl w:val="0"/>
              <w:jc w:val="right"/>
            </w:pPr>
            <w:r w:rsidRPr="00AB2F33">
              <w:t>№</w:t>
            </w:r>
            <w:r w:rsidR="004B6EF9">
              <w:t xml:space="preserve"> 30/154</w:t>
            </w:r>
            <w:r w:rsidRPr="00AB2F33">
              <w:t xml:space="preserve"> </w:t>
            </w:r>
          </w:p>
        </w:tc>
      </w:tr>
    </w:tbl>
    <w:p w:rsidR="00F844D6" w:rsidRPr="00AB2F33" w:rsidRDefault="00F844D6" w:rsidP="0001737C">
      <w:pPr>
        <w:widowControl w:val="0"/>
      </w:pPr>
      <w:r w:rsidRPr="00AB2F33">
        <w:t xml:space="preserve"> </w:t>
      </w:r>
    </w:p>
    <w:p w:rsidR="00F844D6" w:rsidRPr="007E4EA7" w:rsidRDefault="00F844D6" w:rsidP="0001737C">
      <w:pPr>
        <w:widowControl w:val="0"/>
        <w:rPr>
          <w:sz w:val="24"/>
        </w:rPr>
      </w:pPr>
      <w:r w:rsidRPr="007E4EA7">
        <w:rPr>
          <w:sz w:val="24"/>
        </w:rPr>
        <w:t>п.</w:t>
      </w:r>
      <w:r w:rsidR="00CE1D3D">
        <w:rPr>
          <w:sz w:val="24"/>
        </w:rPr>
        <w:t xml:space="preserve"> </w:t>
      </w:r>
      <w:r>
        <w:rPr>
          <w:sz w:val="24"/>
        </w:rPr>
        <w:t>Уральский</w:t>
      </w:r>
      <w:r w:rsidRPr="007E4EA7">
        <w:rPr>
          <w:sz w:val="24"/>
        </w:rPr>
        <w:t xml:space="preserve"> </w:t>
      </w:r>
    </w:p>
    <w:p w:rsidR="00F844D6" w:rsidRDefault="00F844D6"/>
    <w:p w:rsidR="004B6EF9" w:rsidRDefault="005D3C5C" w:rsidP="005D3C5C">
      <w:pPr>
        <w:ind w:firstLine="709"/>
        <w:rPr>
          <w:b/>
        </w:rPr>
      </w:pPr>
      <w:r w:rsidRPr="005D3C5C">
        <w:rPr>
          <w:b/>
        </w:rPr>
        <w:t xml:space="preserve">О применении технологии изготовления протоколов </w:t>
      </w:r>
    </w:p>
    <w:p w:rsidR="005D3C5C" w:rsidRDefault="005D3C5C" w:rsidP="005D3C5C">
      <w:pPr>
        <w:ind w:firstLine="709"/>
        <w:rPr>
          <w:b/>
        </w:rPr>
      </w:pPr>
      <w:r w:rsidRPr="005D3C5C">
        <w:rPr>
          <w:b/>
        </w:rPr>
        <w:t>у</w:t>
      </w:r>
      <w:r w:rsidR="00EB72DF">
        <w:rPr>
          <w:b/>
        </w:rPr>
        <w:t>частковой комиссии</w:t>
      </w:r>
      <w:r w:rsidRPr="005D3C5C">
        <w:rPr>
          <w:b/>
        </w:rPr>
        <w:t xml:space="preserve"> об итогах голос</w:t>
      </w:r>
      <w:r>
        <w:rPr>
          <w:b/>
        </w:rPr>
        <w:t xml:space="preserve">ования с машиночитаемым кодом и </w:t>
      </w:r>
      <w:r w:rsidRPr="005D3C5C">
        <w:rPr>
          <w:b/>
        </w:rPr>
        <w:t xml:space="preserve">ускоренного ввода данных протоколов участковых комиссий об итогах голосования в Государственную автоматизированную систему Российской Федерации «Выборы» с использованием </w:t>
      </w:r>
    </w:p>
    <w:p w:rsidR="00F844D6" w:rsidRDefault="005D3C5C" w:rsidP="005D3C5C">
      <w:pPr>
        <w:ind w:firstLine="709"/>
        <w:rPr>
          <w:b/>
        </w:rPr>
      </w:pPr>
      <w:r w:rsidRPr="005D3C5C">
        <w:rPr>
          <w:b/>
        </w:rPr>
        <w:t>машиночитаемого кода</w:t>
      </w:r>
    </w:p>
    <w:p w:rsidR="005D3C5C" w:rsidRPr="005D3C5C" w:rsidRDefault="005D3C5C" w:rsidP="005D3C5C">
      <w:pPr>
        <w:ind w:firstLine="709"/>
        <w:rPr>
          <w:b/>
        </w:rPr>
      </w:pPr>
    </w:p>
    <w:p w:rsidR="005D3C5C" w:rsidRDefault="005D3C5C" w:rsidP="005D3C5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C5C">
        <w:rPr>
          <w:rFonts w:ascii="Times New Roman" w:hAnsi="Times New Roman" w:cs="Times New Roman"/>
          <w:sz w:val="28"/>
          <w:szCs w:val="28"/>
        </w:rPr>
        <w:t xml:space="preserve">В соответствии с пунктом 1 постановления ЦИК России от 15.02.2017 г. № 74/766-7 «О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«Выборы» с использованием машиночитаемого кода», Уральская поселковая территориальная избирательная комиссия с полномочиями избирательной комиссии муниципального образовании «посёлок Уральский» </w:t>
      </w:r>
      <w:r w:rsidRPr="005D3C5C">
        <w:rPr>
          <w:rFonts w:ascii="Times New Roman" w:hAnsi="Times New Roman" w:cs="Times New Roman"/>
          <w:b/>
          <w:sz w:val="28"/>
          <w:szCs w:val="28"/>
        </w:rPr>
        <w:t>р е</w:t>
      </w:r>
      <w:r w:rsidR="002D2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3C5C">
        <w:rPr>
          <w:rFonts w:ascii="Times New Roman" w:hAnsi="Times New Roman" w:cs="Times New Roman"/>
          <w:b/>
          <w:sz w:val="28"/>
          <w:szCs w:val="28"/>
        </w:rPr>
        <w:t>ш и л а</w:t>
      </w:r>
      <w:r w:rsidRPr="005D3C5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3C5C" w:rsidRDefault="005D3C5C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C5C">
        <w:rPr>
          <w:rFonts w:ascii="Times New Roman" w:hAnsi="Times New Roman" w:cs="Times New Roman"/>
          <w:sz w:val="28"/>
          <w:szCs w:val="28"/>
        </w:rPr>
        <w:t xml:space="preserve">1. Обратиться в Избирательную комиссию Свердловской области с просьбой о согласовании применения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«Выборы» с использованием машиночитаемого кода на </w:t>
      </w:r>
      <w:r>
        <w:rPr>
          <w:rFonts w:ascii="Times New Roman" w:hAnsi="Times New Roman" w:cs="Times New Roman"/>
          <w:sz w:val="28"/>
          <w:szCs w:val="28"/>
        </w:rPr>
        <w:t xml:space="preserve">досрочных </w:t>
      </w:r>
      <w:r w:rsidRPr="005D3C5C">
        <w:rPr>
          <w:rFonts w:ascii="Times New Roman" w:hAnsi="Times New Roman" w:cs="Times New Roman"/>
          <w:sz w:val="28"/>
          <w:szCs w:val="28"/>
        </w:rPr>
        <w:t xml:space="preserve">выборах депутатов Думы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«посёлок </w:t>
      </w:r>
      <w:r>
        <w:rPr>
          <w:rFonts w:ascii="Times New Roman" w:hAnsi="Times New Roman" w:cs="Times New Roman"/>
          <w:sz w:val="28"/>
          <w:szCs w:val="28"/>
        </w:rPr>
        <w:lastRenderedPageBreak/>
        <w:t>Уральский»</w:t>
      </w:r>
      <w:r w:rsidRPr="005D3C5C">
        <w:rPr>
          <w:rFonts w:ascii="Times New Roman" w:hAnsi="Times New Roman" w:cs="Times New Roman"/>
          <w:sz w:val="28"/>
          <w:szCs w:val="28"/>
        </w:rPr>
        <w:t xml:space="preserve"> шестого созыва </w:t>
      </w:r>
      <w:r>
        <w:rPr>
          <w:rFonts w:ascii="Times New Roman" w:hAnsi="Times New Roman" w:cs="Times New Roman"/>
          <w:sz w:val="28"/>
          <w:szCs w:val="28"/>
        </w:rPr>
        <w:t>по одиннадцатимандатному избирательному округу на избирательном участке  № 2604</w:t>
      </w:r>
      <w:r w:rsidRPr="005D3C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3C5C" w:rsidRDefault="005D3C5C" w:rsidP="003A4217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C5C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Избирательную комиссию Свердловской области. </w:t>
      </w:r>
    </w:p>
    <w:p w:rsidR="00F844D6" w:rsidRDefault="00CC5EFF" w:rsidP="003A4217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44D6" w:rsidRPr="00270A29">
        <w:rPr>
          <w:sz w:val="28"/>
          <w:szCs w:val="28"/>
        </w:rPr>
        <w:t>.</w:t>
      </w:r>
      <w:r w:rsidR="00D41263">
        <w:rPr>
          <w:sz w:val="28"/>
          <w:szCs w:val="28"/>
        </w:rPr>
        <w:t xml:space="preserve"> </w:t>
      </w:r>
      <w:r w:rsidR="00F844D6" w:rsidRPr="00270A29">
        <w:rPr>
          <w:sz w:val="28"/>
          <w:szCs w:val="28"/>
        </w:rPr>
        <w:t>Контроль за исполнением настоящего решения возложить на</w:t>
      </w:r>
      <w:r w:rsidR="00F844D6">
        <w:rPr>
          <w:sz w:val="28"/>
          <w:szCs w:val="28"/>
        </w:rPr>
        <w:t xml:space="preserve"> председателя Комиссии О.В. Гаплик.</w:t>
      </w:r>
    </w:p>
    <w:p w:rsidR="003A4217" w:rsidRDefault="003A4217" w:rsidP="003A4217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</w:p>
    <w:p w:rsidR="003A4217" w:rsidRDefault="003A4217" w:rsidP="003A4217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10258" w:type="dxa"/>
        <w:jc w:val="center"/>
        <w:tblLook w:val="00A0"/>
      </w:tblPr>
      <w:tblGrid>
        <w:gridCol w:w="5074"/>
        <w:gridCol w:w="837"/>
        <w:gridCol w:w="4347"/>
      </w:tblGrid>
      <w:tr w:rsidR="00F844D6" w:rsidTr="002811F5">
        <w:trPr>
          <w:jc w:val="center"/>
        </w:trPr>
        <w:tc>
          <w:tcPr>
            <w:tcW w:w="5074" w:type="dxa"/>
          </w:tcPr>
          <w:p w:rsidR="00F844D6" w:rsidRDefault="00F844D6" w:rsidP="002811F5">
            <w:r>
              <w:t>Председатель</w:t>
            </w:r>
          </w:p>
          <w:p w:rsidR="003A4217" w:rsidRDefault="00F844D6" w:rsidP="003A4217">
            <w:pPr>
              <w:suppressAutoHyphens/>
            </w:pPr>
            <w:r>
              <w:t xml:space="preserve">Уральской поселковой </w:t>
            </w:r>
            <w:r>
              <w:br/>
              <w:t>территориальной избирательной комиссии</w:t>
            </w:r>
            <w:r w:rsidR="003A4217">
              <w:t xml:space="preserve"> с полномочиями избирательной комиссии муниципального образования</w:t>
            </w:r>
          </w:p>
          <w:p w:rsidR="00F844D6" w:rsidRDefault="003A4217" w:rsidP="003A4217">
            <w:r>
              <w:t xml:space="preserve"> «посёлок Уральский»</w:t>
            </w:r>
          </w:p>
          <w:p w:rsidR="00F844D6" w:rsidRDefault="00F844D6" w:rsidP="002811F5"/>
        </w:tc>
        <w:tc>
          <w:tcPr>
            <w:tcW w:w="837" w:type="dxa"/>
          </w:tcPr>
          <w:p w:rsidR="00F844D6" w:rsidRDefault="00F844D6" w:rsidP="002811F5">
            <w:pPr>
              <w:pStyle w:val="2"/>
            </w:pPr>
          </w:p>
        </w:tc>
        <w:tc>
          <w:tcPr>
            <w:tcW w:w="4347" w:type="dxa"/>
          </w:tcPr>
          <w:p w:rsidR="00F844D6" w:rsidRDefault="00F844D6" w:rsidP="002811F5">
            <w:pPr>
              <w:pStyle w:val="2"/>
              <w:ind w:firstLine="459"/>
              <w:jc w:val="center"/>
            </w:pPr>
          </w:p>
          <w:p w:rsidR="003A4217" w:rsidRDefault="003A4217" w:rsidP="002811F5">
            <w:pPr>
              <w:pStyle w:val="2"/>
              <w:ind w:firstLine="459"/>
              <w:jc w:val="center"/>
            </w:pPr>
          </w:p>
          <w:p w:rsidR="003A4217" w:rsidRDefault="003A4217" w:rsidP="002811F5">
            <w:pPr>
              <w:pStyle w:val="2"/>
              <w:ind w:firstLine="459"/>
              <w:jc w:val="center"/>
            </w:pPr>
          </w:p>
          <w:p w:rsidR="00F844D6" w:rsidRPr="00C04A98" w:rsidRDefault="00F844D6" w:rsidP="002811F5">
            <w:pPr>
              <w:pStyle w:val="2"/>
              <w:ind w:firstLine="459"/>
              <w:jc w:val="center"/>
            </w:pPr>
            <w:r>
              <w:t>О.В</w:t>
            </w:r>
            <w:r w:rsidRPr="00C04A98">
              <w:t xml:space="preserve">. </w:t>
            </w:r>
            <w:r>
              <w:t>Гаплик</w:t>
            </w:r>
          </w:p>
        </w:tc>
      </w:tr>
      <w:tr w:rsidR="00F844D6" w:rsidTr="002811F5">
        <w:trPr>
          <w:jc w:val="center"/>
        </w:trPr>
        <w:tc>
          <w:tcPr>
            <w:tcW w:w="5074" w:type="dxa"/>
          </w:tcPr>
          <w:p w:rsidR="003A4217" w:rsidRDefault="00F844D6" w:rsidP="003A4217">
            <w:pPr>
              <w:suppressAutoHyphens/>
            </w:pPr>
            <w:r>
              <w:t>Секретарь</w:t>
            </w:r>
            <w:r>
              <w:br/>
              <w:t xml:space="preserve">Уральской поселковой </w:t>
            </w:r>
            <w:r>
              <w:br/>
              <w:t>территориальной избирательной комиссии</w:t>
            </w:r>
            <w:r w:rsidR="003A4217">
              <w:t xml:space="preserve"> с полномочиями избирательной комиссии муниципального образования</w:t>
            </w:r>
          </w:p>
          <w:p w:rsidR="00F844D6" w:rsidRDefault="003A4217" w:rsidP="003A4217">
            <w:r>
              <w:t xml:space="preserve"> «посёлок Уральский»</w:t>
            </w:r>
          </w:p>
        </w:tc>
        <w:tc>
          <w:tcPr>
            <w:tcW w:w="837" w:type="dxa"/>
          </w:tcPr>
          <w:p w:rsidR="00F844D6" w:rsidRDefault="00F844D6" w:rsidP="002811F5">
            <w:pPr>
              <w:pStyle w:val="2"/>
            </w:pPr>
          </w:p>
        </w:tc>
        <w:tc>
          <w:tcPr>
            <w:tcW w:w="4347" w:type="dxa"/>
          </w:tcPr>
          <w:p w:rsidR="00F844D6" w:rsidRDefault="00F844D6" w:rsidP="002811F5">
            <w:pPr>
              <w:pStyle w:val="2"/>
              <w:ind w:firstLine="459"/>
              <w:rPr>
                <w:b/>
                <w:i/>
              </w:rPr>
            </w:pPr>
          </w:p>
          <w:p w:rsidR="003A4217" w:rsidRDefault="003A4217" w:rsidP="002811F5">
            <w:pPr>
              <w:pStyle w:val="2"/>
              <w:ind w:firstLine="459"/>
              <w:jc w:val="center"/>
            </w:pPr>
          </w:p>
          <w:p w:rsidR="003A4217" w:rsidRDefault="003A4217" w:rsidP="002811F5">
            <w:pPr>
              <w:pStyle w:val="2"/>
              <w:ind w:firstLine="459"/>
              <w:jc w:val="center"/>
            </w:pPr>
          </w:p>
          <w:p w:rsidR="00F844D6" w:rsidRPr="00C04A98" w:rsidRDefault="00F844D6" w:rsidP="002811F5">
            <w:pPr>
              <w:pStyle w:val="2"/>
              <w:ind w:firstLine="459"/>
              <w:jc w:val="center"/>
            </w:pPr>
            <w:r>
              <w:t>А.В</w:t>
            </w:r>
            <w:r w:rsidRPr="00C04A98">
              <w:t xml:space="preserve">. </w:t>
            </w:r>
            <w:r>
              <w:t>Помелова</w:t>
            </w:r>
          </w:p>
        </w:tc>
      </w:tr>
    </w:tbl>
    <w:p w:rsidR="00F844D6" w:rsidRDefault="00F844D6" w:rsidP="00277656">
      <w:pPr>
        <w:widowControl w:val="0"/>
        <w:ind w:left="4300" w:right="-163"/>
        <w:jc w:val="right"/>
        <w:rPr>
          <w:b/>
        </w:rPr>
      </w:pPr>
    </w:p>
    <w:sectPr w:rsidR="00F844D6" w:rsidSect="00630B86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AA1" w:rsidRDefault="00F85AA1">
      <w:r>
        <w:separator/>
      </w:r>
    </w:p>
  </w:endnote>
  <w:endnote w:type="continuationSeparator" w:id="0">
    <w:p w:rsidR="00F85AA1" w:rsidRDefault="00F85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AA1" w:rsidRDefault="00F85AA1">
      <w:r>
        <w:separator/>
      </w:r>
    </w:p>
  </w:footnote>
  <w:footnote w:type="continuationSeparator" w:id="0">
    <w:p w:rsidR="00F85AA1" w:rsidRDefault="00F85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4D6" w:rsidRPr="00630B86" w:rsidRDefault="00C066E4">
    <w:pPr>
      <w:pStyle w:val="a3"/>
    </w:pPr>
    <w:fldSimple w:instr="PAGE   \* MERGEFORMAT">
      <w:r w:rsidR="002D229A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5E67"/>
    <w:multiLevelType w:val="hybridMultilevel"/>
    <w:tmpl w:val="621AFD9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102E6FA3"/>
    <w:multiLevelType w:val="hybridMultilevel"/>
    <w:tmpl w:val="B11E48E2"/>
    <w:lvl w:ilvl="0" w:tplc="E46A712C">
      <w:start w:val="27"/>
      <w:numFmt w:val="bullet"/>
      <w:lvlText w:val="-"/>
      <w:lvlJc w:val="left"/>
      <w:pPr>
        <w:tabs>
          <w:tab w:val="num" w:pos="1494"/>
        </w:tabs>
        <w:ind w:left="1474" w:hanging="340"/>
      </w:pPr>
      <w:rPr>
        <w:rFonts w:ascii="Times New Roman" w:eastAsia="Times New Roman" w:hAnsi="Times New Roman" w:hint="default"/>
      </w:rPr>
    </w:lvl>
    <w:lvl w:ilvl="1" w:tplc="032C1ECA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cs="Times New Roman" w:hint="default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2">
    <w:nsid w:val="1FFD74F6"/>
    <w:multiLevelType w:val="hybridMultilevel"/>
    <w:tmpl w:val="BB1807F8"/>
    <w:lvl w:ilvl="0" w:tplc="032C1E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3">
    <w:nsid w:val="28DD554A"/>
    <w:multiLevelType w:val="hybridMultilevel"/>
    <w:tmpl w:val="3FF896EE"/>
    <w:lvl w:ilvl="0" w:tplc="AE30EE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9E30F9"/>
    <w:multiLevelType w:val="hybridMultilevel"/>
    <w:tmpl w:val="09D69ECA"/>
    <w:lvl w:ilvl="0" w:tplc="8B8E6E48">
      <w:start w:val="7"/>
      <w:numFmt w:val="decimal"/>
      <w:lvlText w:val="%1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5E204F"/>
    <w:multiLevelType w:val="hybridMultilevel"/>
    <w:tmpl w:val="3F4E0A5C"/>
    <w:lvl w:ilvl="0" w:tplc="995E3AF0">
      <w:start w:val="4"/>
      <w:numFmt w:val="decimal"/>
      <w:lvlText w:val="%1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1" w:tplc="D10436E0">
      <w:start w:val="27"/>
      <w:numFmt w:val="bullet"/>
      <w:lvlText w:val="-"/>
      <w:lvlJc w:val="left"/>
      <w:pPr>
        <w:tabs>
          <w:tab w:val="num" w:pos="1440"/>
        </w:tabs>
        <w:ind w:left="1392" w:hanging="312"/>
      </w:pPr>
      <w:rPr>
        <w:rFonts w:ascii="Times New Roman" w:eastAsia="Times New Roman" w:hAnsi="Times New Roman" w:hint="default"/>
      </w:rPr>
    </w:lvl>
    <w:lvl w:ilvl="2" w:tplc="04F22C16">
      <w:start w:val="6"/>
      <w:numFmt w:val="decimal"/>
      <w:lvlText w:val="%3."/>
      <w:lvlJc w:val="left"/>
      <w:pPr>
        <w:tabs>
          <w:tab w:val="num" w:pos="1211"/>
        </w:tabs>
        <w:ind w:firstLine="851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8A34F38"/>
    <w:multiLevelType w:val="hybridMultilevel"/>
    <w:tmpl w:val="97681EBC"/>
    <w:lvl w:ilvl="0" w:tplc="3E86EE14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  <w:rPr>
        <w:rFonts w:cs="Times New Roman"/>
      </w:rPr>
    </w:lvl>
  </w:abstractNum>
  <w:abstractNum w:abstractNumId="7">
    <w:nsid w:val="54191456"/>
    <w:multiLevelType w:val="multilevel"/>
    <w:tmpl w:val="31E69A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8">
    <w:nsid w:val="570F1E8B"/>
    <w:multiLevelType w:val="hybridMultilevel"/>
    <w:tmpl w:val="B11E48E2"/>
    <w:lvl w:ilvl="0" w:tplc="D10436E0">
      <w:start w:val="27"/>
      <w:numFmt w:val="bullet"/>
      <w:lvlText w:val="-"/>
      <w:lvlJc w:val="left"/>
      <w:pPr>
        <w:tabs>
          <w:tab w:val="num" w:pos="1635"/>
        </w:tabs>
        <w:ind w:left="1587" w:hanging="312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84"/>
        </w:tabs>
        <w:ind w:left="2584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4"/>
        </w:tabs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4"/>
        </w:tabs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4"/>
        </w:tabs>
        <w:ind w:left="47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4"/>
        </w:tabs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4"/>
        </w:tabs>
        <w:ind w:left="69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4"/>
        </w:tabs>
        <w:ind w:left="7624" w:hanging="360"/>
      </w:pPr>
      <w:rPr>
        <w:rFonts w:ascii="Wingdings" w:hAnsi="Wingdings" w:hint="default"/>
      </w:rPr>
    </w:lvl>
  </w:abstractNum>
  <w:abstractNum w:abstractNumId="9">
    <w:nsid w:val="61886954"/>
    <w:multiLevelType w:val="hybridMultilevel"/>
    <w:tmpl w:val="29366C2E"/>
    <w:lvl w:ilvl="0" w:tplc="28906A42">
      <w:start w:val="2"/>
      <w:numFmt w:val="decimal"/>
      <w:lvlText w:val="%1."/>
      <w:lvlJc w:val="left"/>
      <w:pPr>
        <w:tabs>
          <w:tab w:val="num" w:pos="1919"/>
        </w:tabs>
        <w:ind w:left="708" w:firstLine="85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0">
    <w:nsid w:val="70D0244D"/>
    <w:multiLevelType w:val="hybridMultilevel"/>
    <w:tmpl w:val="39C0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9"/>
  </w:num>
  <w:num w:numId="6">
    <w:abstractNumId w:val="4"/>
  </w:num>
  <w:num w:numId="7">
    <w:abstractNumId w:val="7"/>
  </w:num>
  <w:num w:numId="8">
    <w:abstractNumId w:val="0"/>
  </w:num>
  <w:num w:numId="9">
    <w:abstractNumId w:val="10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D75"/>
    <w:rsid w:val="000148E8"/>
    <w:rsid w:val="00016293"/>
    <w:rsid w:val="0001737C"/>
    <w:rsid w:val="000209C4"/>
    <w:rsid w:val="00092C73"/>
    <w:rsid w:val="000B41F8"/>
    <w:rsid w:val="000C10B7"/>
    <w:rsid w:val="000F2051"/>
    <w:rsid w:val="001116B5"/>
    <w:rsid w:val="00130BF6"/>
    <w:rsid w:val="00140D61"/>
    <w:rsid w:val="0017212E"/>
    <w:rsid w:val="001853B7"/>
    <w:rsid w:val="001958B9"/>
    <w:rsid w:val="001E03A1"/>
    <w:rsid w:val="001E32A4"/>
    <w:rsid w:val="001E591D"/>
    <w:rsid w:val="00207F2E"/>
    <w:rsid w:val="00232588"/>
    <w:rsid w:val="00235BDF"/>
    <w:rsid w:val="00265A28"/>
    <w:rsid w:val="00270A29"/>
    <w:rsid w:val="00277656"/>
    <w:rsid w:val="002811F5"/>
    <w:rsid w:val="002A3443"/>
    <w:rsid w:val="002C7896"/>
    <w:rsid w:val="002D229A"/>
    <w:rsid w:val="002D7130"/>
    <w:rsid w:val="00354677"/>
    <w:rsid w:val="003806E8"/>
    <w:rsid w:val="0038464C"/>
    <w:rsid w:val="003A4217"/>
    <w:rsid w:val="003B2075"/>
    <w:rsid w:val="003B3F0D"/>
    <w:rsid w:val="003C01A0"/>
    <w:rsid w:val="003F7DB9"/>
    <w:rsid w:val="0044122F"/>
    <w:rsid w:val="00462003"/>
    <w:rsid w:val="00485826"/>
    <w:rsid w:val="004948AA"/>
    <w:rsid w:val="004B0873"/>
    <w:rsid w:val="004B6EF9"/>
    <w:rsid w:val="004C051A"/>
    <w:rsid w:val="004C5266"/>
    <w:rsid w:val="004D1798"/>
    <w:rsid w:val="004D2F69"/>
    <w:rsid w:val="004F3CEB"/>
    <w:rsid w:val="004F501F"/>
    <w:rsid w:val="004F5E3A"/>
    <w:rsid w:val="0050033B"/>
    <w:rsid w:val="00563DBD"/>
    <w:rsid w:val="005864BB"/>
    <w:rsid w:val="00590D67"/>
    <w:rsid w:val="005D3C5C"/>
    <w:rsid w:val="005E430C"/>
    <w:rsid w:val="005E536C"/>
    <w:rsid w:val="005F1EC3"/>
    <w:rsid w:val="00603D05"/>
    <w:rsid w:val="006106FD"/>
    <w:rsid w:val="00627CE0"/>
    <w:rsid w:val="00630B86"/>
    <w:rsid w:val="006368AC"/>
    <w:rsid w:val="00643A9E"/>
    <w:rsid w:val="00671BEB"/>
    <w:rsid w:val="0069258A"/>
    <w:rsid w:val="006932CD"/>
    <w:rsid w:val="006A7BFC"/>
    <w:rsid w:val="006B602F"/>
    <w:rsid w:val="006E3B04"/>
    <w:rsid w:val="00733026"/>
    <w:rsid w:val="0077095E"/>
    <w:rsid w:val="0078408A"/>
    <w:rsid w:val="007844C5"/>
    <w:rsid w:val="007C5BB6"/>
    <w:rsid w:val="007D34DC"/>
    <w:rsid w:val="007E4EA7"/>
    <w:rsid w:val="00802553"/>
    <w:rsid w:val="0080339A"/>
    <w:rsid w:val="008125C9"/>
    <w:rsid w:val="00817B13"/>
    <w:rsid w:val="0083590D"/>
    <w:rsid w:val="0084142B"/>
    <w:rsid w:val="00847C75"/>
    <w:rsid w:val="00852C91"/>
    <w:rsid w:val="008621FE"/>
    <w:rsid w:val="0088201B"/>
    <w:rsid w:val="008871E7"/>
    <w:rsid w:val="00895BB9"/>
    <w:rsid w:val="008A0D75"/>
    <w:rsid w:val="008A5C1F"/>
    <w:rsid w:val="008B7940"/>
    <w:rsid w:val="008D0338"/>
    <w:rsid w:val="008D497E"/>
    <w:rsid w:val="008F4552"/>
    <w:rsid w:val="00900AFE"/>
    <w:rsid w:val="00906CD5"/>
    <w:rsid w:val="00910292"/>
    <w:rsid w:val="00913340"/>
    <w:rsid w:val="00914D58"/>
    <w:rsid w:val="0095322D"/>
    <w:rsid w:val="00990F64"/>
    <w:rsid w:val="009A0A28"/>
    <w:rsid w:val="009A3A54"/>
    <w:rsid w:val="009C072D"/>
    <w:rsid w:val="00A04149"/>
    <w:rsid w:val="00A2317C"/>
    <w:rsid w:val="00A52237"/>
    <w:rsid w:val="00A65361"/>
    <w:rsid w:val="00A865A3"/>
    <w:rsid w:val="00A94626"/>
    <w:rsid w:val="00A94645"/>
    <w:rsid w:val="00AB2F33"/>
    <w:rsid w:val="00AC7F31"/>
    <w:rsid w:val="00AD2C97"/>
    <w:rsid w:val="00AF1713"/>
    <w:rsid w:val="00B071D5"/>
    <w:rsid w:val="00B13CA8"/>
    <w:rsid w:val="00B21434"/>
    <w:rsid w:val="00B37501"/>
    <w:rsid w:val="00B75B65"/>
    <w:rsid w:val="00B874CA"/>
    <w:rsid w:val="00B924F5"/>
    <w:rsid w:val="00BA3E78"/>
    <w:rsid w:val="00BF2751"/>
    <w:rsid w:val="00C04A98"/>
    <w:rsid w:val="00C066E4"/>
    <w:rsid w:val="00C06D8E"/>
    <w:rsid w:val="00C14460"/>
    <w:rsid w:val="00C16827"/>
    <w:rsid w:val="00C22ABA"/>
    <w:rsid w:val="00C35D76"/>
    <w:rsid w:val="00C4086D"/>
    <w:rsid w:val="00C4718D"/>
    <w:rsid w:val="00C556C1"/>
    <w:rsid w:val="00CA4876"/>
    <w:rsid w:val="00CB5CB9"/>
    <w:rsid w:val="00CC5EFF"/>
    <w:rsid w:val="00CE1D3D"/>
    <w:rsid w:val="00D10FF5"/>
    <w:rsid w:val="00D12135"/>
    <w:rsid w:val="00D32A30"/>
    <w:rsid w:val="00D41263"/>
    <w:rsid w:val="00D5129E"/>
    <w:rsid w:val="00D64973"/>
    <w:rsid w:val="00D84809"/>
    <w:rsid w:val="00D84CA0"/>
    <w:rsid w:val="00D92C61"/>
    <w:rsid w:val="00D935AB"/>
    <w:rsid w:val="00DC2908"/>
    <w:rsid w:val="00DD092B"/>
    <w:rsid w:val="00DE6BFC"/>
    <w:rsid w:val="00E00347"/>
    <w:rsid w:val="00E06040"/>
    <w:rsid w:val="00E122ED"/>
    <w:rsid w:val="00E232EE"/>
    <w:rsid w:val="00E42D59"/>
    <w:rsid w:val="00E45B65"/>
    <w:rsid w:val="00E52510"/>
    <w:rsid w:val="00E57454"/>
    <w:rsid w:val="00E6250E"/>
    <w:rsid w:val="00E64C8F"/>
    <w:rsid w:val="00E6572E"/>
    <w:rsid w:val="00E66CAC"/>
    <w:rsid w:val="00E81389"/>
    <w:rsid w:val="00E863D4"/>
    <w:rsid w:val="00E968D2"/>
    <w:rsid w:val="00EB72DF"/>
    <w:rsid w:val="00EE26C6"/>
    <w:rsid w:val="00EF0547"/>
    <w:rsid w:val="00F024B7"/>
    <w:rsid w:val="00F1758A"/>
    <w:rsid w:val="00F20843"/>
    <w:rsid w:val="00F22D86"/>
    <w:rsid w:val="00F471A4"/>
    <w:rsid w:val="00F50D94"/>
    <w:rsid w:val="00F731B4"/>
    <w:rsid w:val="00F775BE"/>
    <w:rsid w:val="00F82613"/>
    <w:rsid w:val="00F844D6"/>
    <w:rsid w:val="00F8546C"/>
    <w:rsid w:val="00F85AA1"/>
    <w:rsid w:val="00F956CD"/>
    <w:rsid w:val="00FD075F"/>
    <w:rsid w:val="00FD3D7C"/>
    <w:rsid w:val="00FF1AFF"/>
    <w:rsid w:val="00FF6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72E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21434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125C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572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7">
    <w:name w:val="Body Text"/>
    <w:basedOn w:val="a"/>
    <w:link w:val="a8"/>
    <w:rsid w:val="008A0D75"/>
    <w:pPr>
      <w:spacing w:after="12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locked/>
    <w:rsid w:val="008A0D75"/>
    <w:rPr>
      <w:rFonts w:eastAsia="Times New Roman" w:cs="Times New Roman"/>
    </w:rPr>
  </w:style>
  <w:style w:type="paragraph" w:styleId="a9">
    <w:name w:val="Balloon Text"/>
    <w:basedOn w:val="a"/>
    <w:link w:val="aa"/>
    <w:rsid w:val="000162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locked/>
    <w:rsid w:val="0001629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E8138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locked/>
    <w:rsid w:val="00E81389"/>
    <w:rPr>
      <w:rFonts w:eastAsia="Times New Roman" w:cs="Times New Roman"/>
      <w:sz w:val="28"/>
      <w:szCs w:val="28"/>
    </w:rPr>
  </w:style>
  <w:style w:type="paragraph" w:styleId="20">
    <w:name w:val="Body Text Indent 2"/>
    <w:basedOn w:val="a"/>
    <w:link w:val="22"/>
    <w:rsid w:val="00E8138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locked/>
    <w:rsid w:val="00E81389"/>
    <w:rPr>
      <w:rFonts w:eastAsia="Times New Roman" w:cs="Times New Roman"/>
      <w:sz w:val="28"/>
      <w:szCs w:val="28"/>
    </w:rPr>
  </w:style>
  <w:style w:type="paragraph" w:styleId="30">
    <w:name w:val="Body Text Indent 3"/>
    <w:basedOn w:val="a"/>
    <w:link w:val="31"/>
    <w:rsid w:val="00E813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locked/>
    <w:rsid w:val="00E81389"/>
    <w:rPr>
      <w:rFonts w:eastAsia="Times New Roman" w:cs="Times New Roman"/>
      <w:sz w:val="16"/>
      <w:szCs w:val="16"/>
    </w:rPr>
  </w:style>
  <w:style w:type="character" w:styleId="ad">
    <w:name w:val="Hyperlink"/>
    <w:basedOn w:val="a0"/>
    <w:rsid w:val="00E8138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B21434"/>
    <w:rPr>
      <w:rFonts w:ascii="Cambria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rsid w:val="00B2143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locked/>
    <w:rsid w:val="00B21434"/>
    <w:rPr>
      <w:rFonts w:eastAsia="Times New Roman" w:cs="Times New Roman"/>
      <w:sz w:val="28"/>
      <w:szCs w:val="28"/>
    </w:rPr>
  </w:style>
  <w:style w:type="paragraph" w:styleId="ae">
    <w:name w:val="Title"/>
    <w:basedOn w:val="a"/>
    <w:link w:val="af"/>
    <w:qFormat/>
    <w:rsid w:val="00B21434"/>
    <w:pPr>
      <w:spacing w:after="200" w:line="276" w:lineRule="auto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af">
    <w:name w:val="Название Знак"/>
    <w:basedOn w:val="a0"/>
    <w:link w:val="ae"/>
    <w:locked/>
    <w:rsid w:val="00B21434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customStyle="1" w:styleId="af0">
    <w:name w:val="Документ ИКСО"/>
    <w:basedOn w:val="a"/>
    <w:rsid w:val="00E57454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table" w:styleId="af1">
    <w:name w:val="Table Grid"/>
    <w:basedOn w:val="a1"/>
    <w:rsid w:val="00494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locked/>
    <w:rsid w:val="0069258A"/>
    <w:rPr>
      <w:rFonts w:eastAsia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locked/>
    <w:rsid w:val="00D935AB"/>
    <w:rPr>
      <w:rFonts w:eastAsia="Times New Roman" w:cs="Times New Roman"/>
      <w:sz w:val="28"/>
      <w:szCs w:val="28"/>
    </w:rPr>
  </w:style>
  <w:style w:type="character" w:styleId="af2">
    <w:name w:val="page number"/>
    <w:basedOn w:val="a0"/>
    <w:rsid w:val="00E42D59"/>
    <w:rPr>
      <w:rFonts w:cs="Times New Roman"/>
    </w:rPr>
  </w:style>
  <w:style w:type="paragraph" w:customStyle="1" w:styleId="11">
    <w:name w:val="заголовок 1"/>
    <w:basedOn w:val="a"/>
    <w:next w:val="a"/>
    <w:rsid w:val="00E42D59"/>
    <w:pPr>
      <w:keepNext/>
      <w:autoSpaceDE w:val="0"/>
      <w:autoSpaceDN w:val="0"/>
      <w:outlineLvl w:val="0"/>
    </w:pPr>
    <w:rPr>
      <w:szCs w:val="20"/>
    </w:rPr>
  </w:style>
  <w:style w:type="paragraph" w:styleId="af3">
    <w:name w:val="Block Text"/>
    <w:basedOn w:val="a"/>
    <w:rsid w:val="00E42D59"/>
    <w:pPr>
      <w:ind w:left="-108" w:right="-109" w:firstLine="108"/>
    </w:pPr>
    <w:rPr>
      <w:color w:val="008000"/>
      <w:sz w:val="24"/>
      <w:szCs w:val="20"/>
    </w:rPr>
  </w:style>
  <w:style w:type="paragraph" w:customStyle="1" w:styleId="ConsPlusNormal">
    <w:name w:val="ConsPlusNormal"/>
    <w:rsid w:val="00E42D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1">
    <w:name w:val="Т-1"/>
    <w:aliases w:val="5"/>
    <w:basedOn w:val="a"/>
    <w:rsid w:val="00E42D59"/>
    <w:pPr>
      <w:spacing w:line="360" w:lineRule="auto"/>
      <w:ind w:firstLine="720"/>
      <w:jc w:val="both"/>
    </w:pPr>
    <w:rPr>
      <w:szCs w:val="20"/>
    </w:rPr>
  </w:style>
  <w:style w:type="paragraph" w:styleId="af4">
    <w:name w:val="footnote text"/>
    <w:basedOn w:val="a"/>
    <w:link w:val="af5"/>
    <w:rsid w:val="003806E8"/>
    <w:pPr>
      <w:jc w:val="left"/>
    </w:pPr>
    <w:rPr>
      <w:rFonts w:ascii="Times New Roman CYR" w:hAnsi="Times New Roman CYR"/>
      <w:sz w:val="20"/>
      <w:szCs w:val="20"/>
    </w:rPr>
  </w:style>
  <w:style w:type="character" w:customStyle="1" w:styleId="af5">
    <w:name w:val="Текст сноски Знак"/>
    <w:basedOn w:val="a0"/>
    <w:link w:val="af4"/>
    <w:locked/>
    <w:rsid w:val="003806E8"/>
    <w:rPr>
      <w:rFonts w:ascii="Times New Roman CYR" w:hAnsi="Times New Roman CYR" w:cs="Times New Roman"/>
    </w:rPr>
  </w:style>
  <w:style w:type="character" w:styleId="af6">
    <w:name w:val="footnote reference"/>
    <w:basedOn w:val="a0"/>
    <w:rsid w:val="003806E8"/>
    <w:rPr>
      <w:rFonts w:cs="Times New Roman"/>
      <w:vertAlign w:val="superscript"/>
    </w:rPr>
  </w:style>
  <w:style w:type="character" w:customStyle="1" w:styleId="40">
    <w:name w:val="Заголовок 4 Знак"/>
    <w:basedOn w:val="a0"/>
    <w:link w:val="4"/>
    <w:semiHidden/>
    <w:locked/>
    <w:rsid w:val="008125C9"/>
    <w:rPr>
      <w:rFonts w:ascii="Cambria" w:hAnsi="Cambria" w:cs="Times New Roman"/>
      <w:b/>
      <w:bCs/>
      <w:i/>
      <w:iCs/>
      <w:color w:val="4F81BD"/>
      <w:sz w:val="28"/>
      <w:szCs w:val="28"/>
    </w:rPr>
  </w:style>
  <w:style w:type="paragraph" w:customStyle="1" w:styleId="ConsNormal">
    <w:name w:val="ConsNormal"/>
    <w:rsid w:val="00B7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5;&#1080;&#1081;%20&#1089;&#1090;&#1086;&#1083;\&#1058;&#1048;&#1050;\2016\&#1056;&#1077;&#1096;&#1077;&#1085;&#1080;&#1103;%20&#1058;&#1048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TIK</dc:creator>
  <cp:keywords/>
  <dc:description/>
  <cp:lastModifiedBy>asus</cp:lastModifiedBy>
  <cp:revision>4</cp:revision>
  <cp:lastPrinted>2016-01-19T09:38:00Z</cp:lastPrinted>
  <dcterms:created xsi:type="dcterms:W3CDTF">2017-11-18T09:41:00Z</dcterms:created>
  <dcterms:modified xsi:type="dcterms:W3CDTF">2017-12-11T12:52:00Z</dcterms:modified>
</cp:coreProperties>
</file>